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BC0901" w14:textId="6CFAB80C" w:rsidR="00386D0F" w:rsidRDefault="00386D0F" w:rsidP="00386D0F">
      <w:pPr>
        <w:pStyle w:val="3GPPHeader"/>
        <w:spacing w:after="60"/>
        <w:rPr>
          <w:sz w:val="32"/>
          <w:szCs w:val="32"/>
          <w:highlight w:val="yellow"/>
        </w:rPr>
      </w:pPr>
      <w:r>
        <w:t>3GPP TSG-RAN WG2 #99bis</w:t>
      </w:r>
      <w:r>
        <w:tab/>
      </w:r>
      <w:r>
        <w:rPr>
          <w:sz w:val="32"/>
          <w:szCs w:val="32"/>
        </w:rPr>
        <w:t xml:space="preserve">Tdoc </w:t>
      </w:r>
      <w:r w:rsidR="00B32092" w:rsidRPr="00B32092">
        <w:rPr>
          <w:sz w:val="32"/>
          <w:szCs w:val="32"/>
        </w:rPr>
        <w:t>R2-1711248</w:t>
      </w:r>
    </w:p>
    <w:p w14:paraId="06B25DEF" w14:textId="7E4EF185" w:rsidR="00E90E49" w:rsidRDefault="00386D0F" w:rsidP="00386D0F">
      <w:pPr>
        <w:pStyle w:val="3GPPHeader"/>
        <w:rPr>
          <w:noProof/>
        </w:rPr>
      </w:pPr>
      <w:r>
        <w:rPr>
          <w:noProof/>
        </w:rPr>
        <w:t>Prague, Czech Republic, 9</w:t>
      </w:r>
      <w:r>
        <w:rPr>
          <w:noProof/>
          <w:vertAlign w:val="superscript"/>
        </w:rPr>
        <w:t>th</w:t>
      </w:r>
      <w:r>
        <w:rPr>
          <w:noProof/>
        </w:rPr>
        <w:t xml:space="preserve"> – 13</w:t>
      </w:r>
      <w:r>
        <w:rPr>
          <w:noProof/>
          <w:vertAlign w:val="superscript"/>
        </w:rPr>
        <w:t>th</w:t>
      </w:r>
      <w:r>
        <w:rPr>
          <w:noProof/>
        </w:rPr>
        <w:t xml:space="preserve"> Octob</w:t>
      </w:r>
      <w:r w:rsidR="004B302C">
        <w:rPr>
          <w:noProof/>
        </w:rPr>
        <w:t xml:space="preserve">er 2017                 Resubmission of </w:t>
      </w:r>
      <w:r w:rsidR="004B302C" w:rsidRPr="004B302C">
        <w:rPr>
          <w:noProof/>
        </w:rPr>
        <w:t>R2-1708337</w:t>
      </w:r>
    </w:p>
    <w:p w14:paraId="03CA42E4" w14:textId="77777777" w:rsidR="00386D0F" w:rsidRPr="00CE0424" w:rsidRDefault="00386D0F" w:rsidP="00386D0F">
      <w:pPr>
        <w:pStyle w:val="3GPPHeader"/>
      </w:pPr>
    </w:p>
    <w:p w14:paraId="0174C6A0" w14:textId="0C461108" w:rsidR="00E90E49" w:rsidRPr="00AB7C2B" w:rsidRDefault="00E90E49" w:rsidP="00311702">
      <w:pPr>
        <w:pStyle w:val="3GPPHeader"/>
        <w:rPr>
          <w:sz w:val="22"/>
          <w:szCs w:val="22"/>
          <w:lang w:val="en-US"/>
        </w:rPr>
      </w:pPr>
      <w:r w:rsidRPr="00AB7C2B">
        <w:rPr>
          <w:sz w:val="22"/>
          <w:szCs w:val="22"/>
          <w:lang w:val="en-US"/>
        </w:rPr>
        <w:t>Agenda Item:</w:t>
      </w:r>
      <w:r w:rsidRPr="00400757">
        <w:rPr>
          <w:sz w:val="22"/>
          <w:szCs w:val="22"/>
          <w:lang w:val="en-US"/>
        </w:rPr>
        <w:tab/>
      </w:r>
      <w:r w:rsidR="000526B3" w:rsidRPr="000526B3">
        <w:rPr>
          <w:sz w:val="22"/>
          <w:szCs w:val="22"/>
        </w:rPr>
        <w:t>10.3.1.11</w:t>
      </w:r>
    </w:p>
    <w:p w14:paraId="77F4988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D8C59EB" w14:textId="561042D1" w:rsidR="00E90E49" w:rsidRPr="00CE0424" w:rsidRDefault="003D3C45" w:rsidP="00311702">
      <w:pPr>
        <w:pStyle w:val="3GPPHeader"/>
        <w:rPr>
          <w:sz w:val="22"/>
          <w:szCs w:val="22"/>
        </w:rPr>
      </w:pPr>
      <w:r>
        <w:rPr>
          <w:sz w:val="22"/>
          <w:szCs w:val="22"/>
        </w:rPr>
        <w:t>Title:</w:t>
      </w:r>
      <w:r w:rsidR="00E90E49" w:rsidRPr="00CE0424">
        <w:rPr>
          <w:sz w:val="22"/>
          <w:szCs w:val="22"/>
        </w:rPr>
        <w:tab/>
      </w:r>
      <w:r w:rsidR="004B302C">
        <w:rPr>
          <w:sz w:val="22"/>
          <w:szCs w:val="22"/>
        </w:rPr>
        <w:t>PDCP duplication control related to S</w:t>
      </w:r>
      <w:r w:rsidR="00622CDD">
        <w:rPr>
          <w:sz w:val="22"/>
          <w:szCs w:val="22"/>
        </w:rPr>
        <w:t>C</w:t>
      </w:r>
      <w:r w:rsidR="004B302C">
        <w:rPr>
          <w:sz w:val="22"/>
          <w:szCs w:val="22"/>
        </w:rPr>
        <w:t>ell control</w:t>
      </w:r>
    </w:p>
    <w:p w14:paraId="0C6280E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39F74953" w14:textId="77777777" w:rsidR="00E90E49" w:rsidRPr="00CE0424" w:rsidRDefault="00E90E49" w:rsidP="00E90E49"/>
    <w:p w14:paraId="5EC4CC38" w14:textId="77777777" w:rsidR="00C24345" w:rsidRDefault="00E90E49" w:rsidP="00A2052C">
      <w:pPr>
        <w:pStyle w:val="Heading1"/>
      </w:pPr>
      <w:r w:rsidRPr="00CE0424">
        <w:t>Introduction</w:t>
      </w:r>
    </w:p>
    <w:p w14:paraId="088DA6F3" w14:textId="5CB18878" w:rsidR="004B302C" w:rsidRDefault="002E727D" w:rsidP="004B302C">
      <w:r>
        <w:t xml:space="preserve">In previous RAN2 meetings, </w:t>
      </w:r>
      <w:r w:rsidR="004B302C">
        <w:t>PDCP duplication control with MAC CEs had been discussed and the following agreements were reached:</w:t>
      </w:r>
    </w:p>
    <w:p w14:paraId="3D4A6DC7" w14:textId="1AB14C04" w:rsidR="004B302C" w:rsidRDefault="004B302C" w:rsidP="007140AE">
      <w:pPr>
        <w:pStyle w:val="Doc-text2"/>
        <w:pBdr>
          <w:top w:val="single" w:sz="4" w:space="1" w:color="auto"/>
          <w:left w:val="single" w:sz="4" w:space="4" w:color="auto"/>
          <w:bottom w:val="single" w:sz="4" w:space="1" w:color="auto"/>
          <w:right w:val="single" w:sz="4" w:space="4" w:color="auto"/>
        </w:pBdr>
        <w:ind w:left="726"/>
      </w:pPr>
      <w:r>
        <w:t>Agreements</w:t>
      </w:r>
      <w:r w:rsidR="002E727D">
        <w:t xml:space="preserve"> RAN2, June NR AH</w:t>
      </w:r>
      <w:r>
        <w:t>:</w:t>
      </w:r>
    </w:p>
    <w:p w14:paraId="6B62394A" w14:textId="77777777" w:rsidR="004B302C" w:rsidRDefault="004B302C" w:rsidP="007140AE">
      <w:pPr>
        <w:pStyle w:val="Doc-text2"/>
        <w:pBdr>
          <w:top w:val="single" w:sz="4" w:space="1" w:color="auto"/>
          <w:left w:val="single" w:sz="4" w:space="4" w:color="auto"/>
          <w:bottom w:val="single" w:sz="4" w:space="1" w:color="auto"/>
          <w:right w:val="single" w:sz="4" w:space="4" w:color="auto"/>
        </w:pBdr>
        <w:ind w:left="726"/>
      </w:pPr>
      <w:r>
        <w:t xml:space="preserve">1. Logical channel prioritization takes into account the all the restrictions configured for the logical channels. </w:t>
      </w:r>
    </w:p>
    <w:p w14:paraId="323CCF75" w14:textId="77777777" w:rsidR="004B302C" w:rsidRDefault="004B302C" w:rsidP="007140AE">
      <w:pPr>
        <w:pStyle w:val="Doc-text2"/>
        <w:pBdr>
          <w:top w:val="single" w:sz="4" w:space="1" w:color="auto"/>
          <w:left w:val="single" w:sz="4" w:space="4" w:color="auto"/>
          <w:bottom w:val="single" w:sz="4" w:space="1" w:color="auto"/>
          <w:right w:val="single" w:sz="4" w:space="4" w:color="auto"/>
        </w:pBdr>
        <w:ind w:left="726"/>
      </w:pPr>
      <w:r>
        <w:t xml:space="preserve">2. </w:t>
      </w:r>
      <w:r w:rsidRPr="006861E7">
        <w:t>The LTE BSR and SR trigger mechanism can be used for the packet duplication transmission</w:t>
      </w:r>
      <w:r>
        <w:t xml:space="preserve">.  </w:t>
      </w:r>
      <w:r w:rsidRPr="006861E7">
        <w:t>no enhancements are needed.</w:t>
      </w:r>
    </w:p>
    <w:p w14:paraId="61EF93D8" w14:textId="77777777" w:rsidR="004B302C" w:rsidRDefault="004B302C" w:rsidP="007140AE">
      <w:pPr>
        <w:pStyle w:val="Doc-text2"/>
        <w:pBdr>
          <w:top w:val="single" w:sz="4" w:space="1" w:color="auto"/>
          <w:left w:val="single" w:sz="4" w:space="4" w:color="auto"/>
          <w:bottom w:val="single" w:sz="4" w:space="1" w:color="auto"/>
          <w:right w:val="single" w:sz="4" w:space="4" w:color="auto"/>
        </w:pBdr>
        <w:ind w:left="726"/>
        <w:rPr>
          <w:lang w:val="en-CA"/>
        </w:rPr>
      </w:pPr>
      <w:r w:rsidRPr="00D473A8">
        <w:rPr>
          <w:lang w:val="fr-CA"/>
        </w:rPr>
        <w:t xml:space="preserve">3.  </w:t>
      </w:r>
      <w:r w:rsidRPr="00D473A8">
        <w:rPr>
          <w:lang w:val="en-CA"/>
        </w:rPr>
        <w:t>Fo</w:t>
      </w:r>
      <w:r>
        <w:rPr>
          <w:lang w:val="en-CA"/>
        </w:rPr>
        <w:t xml:space="preserve">r activation/deactivation </w:t>
      </w:r>
      <w:r w:rsidRPr="00D473A8">
        <w:rPr>
          <w:lang w:val="en-CA"/>
        </w:rPr>
        <w:t>MAC CE contains a bitmap corresponding to</w:t>
      </w:r>
      <w:r>
        <w:rPr>
          <w:lang w:val="en-CA"/>
        </w:rPr>
        <w:t xml:space="preserve"> DRBs configured with duplication.  </w:t>
      </w:r>
    </w:p>
    <w:p w14:paraId="3F07A53A" w14:textId="77777777" w:rsidR="004B302C" w:rsidRDefault="004B302C" w:rsidP="007140AE">
      <w:pPr>
        <w:pStyle w:val="Doc-text2"/>
        <w:pBdr>
          <w:top w:val="single" w:sz="4" w:space="1" w:color="auto"/>
          <w:left w:val="single" w:sz="4" w:space="4" w:color="auto"/>
          <w:bottom w:val="single" w:sz="4" w:space="1" w:color="auto"/>
          <w:right w:val="single" w:sz="4" w:space="4" w:color="auto"/>
        </w:pBdr>
        <w:ind w:left="726"/>
        <w:rPr>
          <w:lang w:val="en-CA"/>
        </w:rPr>
      </w:pPr>
      <w:r>
        <w:rPr>
          <w:lang w:val="en-CA"/>
        </w:rPr>
        <w:t xml:space="preserve">4.   Which logical channel is used for duplication leg is based on RRC configuration for CA and DC.  </w:t>
      </w:r>
    </w:p>
    <w:p w14:paraId="235A8128" w14:textId="77777777" w:rsidR="004B302C" w:rsidRPr="00D473A8" w:rsidRDefault="004B302C" w:rsidP="007140AE">
      <w:pPr>
        <w:pStyle w:val="Doc-text2"/>
        <w:pBdr>
          <w:top w:val="single" w:sz="4" w:space="1" w:color="auto"/>
          <w:left w:val="single" w:sz="4" w:space="4" w:color="auto"/>
          <w:bottom w:val="single" w:sz="4" w:space="1" w:color="auto"/>
          <w:right w:val="single" w:sz="4" w:space="4" w:color="auto"/>
        </w:pBdr>
        <w:ind w:left="726"/>
        <w:rPr>
          <w:lang w:val="en-CA"/>
        </w:rPr>
      </w:pPr>
      <w:r>
        <w:rPr>
          <w:lang w:val="en-CA"/>
        </w:rPr>
        <w:t xml:space="preserve">FFS if fall back to split bearer is supported for DC. </w:t>
      </w:r>
    </w:p>
    <w:p w14:paraId="6219A243" w14:textId="330F54A7" w:rsidR="004B302C" w:rsidRDefault="004B302C" w:rsidP="007140AE">
      <w:pPr>
        <w:pStyle w:val="Doc-text2"/>
        <w:ind w:left="726"/>
        <w:rPr>
          <w:lang w:val="en-CA"/>
        </w:rPr>
      </w:pPr>
    </w:p>
    <w:p w14:paraId="209C63DF" w14:textId="3998E6B6" w:rsidR="007140AE" w:rsidRDefault="007140AE" w:rsidP="007140AE">
      <w:pPr>
        <w:pStyle w:val="Doc-text2"/>
        <w:pBdr>
          <w:top w:val="single" w:sz="4" w:space="1" w:color="auto"/>
          <w:left w:val="single" w:sz="4" w:space="4" w:color="auto"/>
          <w:bottom w:val="single" w:sz="4" w:space="1" w:color="auto"/>
          <w:right w:val="single" w:sz="4" w:space="4" w:color="auto"/>
        </w:pBdr>
        <w:ind w:left="726"/>
      </w:pPr>
      <w:r>
        <w:t>Agreements from RAN2#99:</w:t>
      </w:r>
    </w:p>
    <w:p w14:paraId="2AB01603" w14:textId="77777777" w:rsidR="007140AE" w:rsidRPr="00470549" w:rsidRDefault="007140AE" w:rsidP="007140AE">
      <w:pPr>
        <w:pStyle w:val="Doc-text2"/>
        <w:pBdr>
          <w:top w:val="single" w:sz="4" w:space="1" w:color="auto"/>
          <w:left w:val="single" w:sz="4" w:space="4" w:color="auto"/>
          <w:bottom w:val="single" w:sz="4" w:space="1" w:color="auto"/>
          <w:right w:val="single" w:sz="4" w:space="4" w:color="auto"/>
        </w:pBdr>
        <w:ind w:left="726"/>
      </w:pPr>
      <w:r w:rsidRPr="00470549">
        <w:t>1.</w:t>
      </w:r>
      <w:r w:rsidRPr="00470549">
        <w:tab/>
        <w:t xml:space="preserve">For DC, when DRB duplication is deactivated via MAC CE, the UE falls back to the split bearer operation.  Once de-activated we rely on split bearer operation and configuration.  </w:t>
      </w:r>
    </w:p>
    <w:p w14:paraId="40494D2D" w14:textId="77777777" w:rsidR="007140AE" w:rsidRPr="00470549" w:rsidRDefault="007140AE" w:rsidP="007140AE">
      <w:pPr>
        <w:pStyle w:val="Doc-text2"/>
        <w:pBdr>
          <w:top w:val="single" w:sz="4" w:space="1" w:color="auto"/>
          <w:left w:val="single" w:sz="4" w:space="4" w:color="auto"/>
          <w:bottom w:val="single" w:sz="4" w:space="1" w:color="auto"/>
          <w:right w:val="single" w:sz="4" w:space="4" w:color="auto"/>
        </w:pBdr>
        <w:ind w:left="726"/>
      </w:pPr>
      <w:r w:rsidRPr="00470549">
        <w:t>2.</w:t>
      </w:r>
      <w:r w:rsidRPr="00470549">
        <w:tab/>
        <w:t>1 byte bitmap could be used as duplication activation/deactivation MAC CE</w:t>
      </w:r>
    </w:p>
    <w:p w14:paraId="57229A40" w14:textId="77777777" w:rsidR="007140AE" w:rsidRPr="006B0AE7" w:rsidRDefault="007140AE" w:rsidP="007140AE">
      <w:pPr>
        <w:pStyle w:val="Doc-text2"/>
        <w:pBdr>
          <w:top w:val="single" w:sz="4" w:space="1" w:color="auto"/>
          <w:left w:val="single" w:sz="4" w:space="4" w:color="auto"/>
          <w:bottom w:val="single" w:sz="4" w:space="1" w:color="auto"/>
          <w:right w:val="single" w:sz="4" w:space="4" w:color="auto"/>
        </w:pBdr>
        <w:ind w:left="726"/>
      </w:pPr>
      <w:r>
        <w:t xml:space="preserve">3. </w:t>
      </w:r>
      <w:r>
        <w:rPr>
          <w:i/>
        </w:rPr>
        <w:tab/>
      </w:r>
      <w:r>
        <w:t xml:space="preserve">The mapping between DRB and the MAC bitmap is based on order of DRB ID(s) of the duplicate configured DRB(s)  </w:t>
      </w:r>
    </w:p>
    <w:p w14:paraId="45C2DF84" w14:textId="77777777" w:rsidR="00FE20EC" w:rsidRPr="00D473A8" w:rsidRDefault="00FE20EC" w:rsidP="007140AE">
      <w:pPr>
        <w:pStyle w:val="Doc-text2"/>
        <w:ind w:left="0" w:firstLine="0"/>
        <w:rPr>
          <w:lang w:val="en-CA"/>
        </w:rPr>
      </w:pPr>
    </w:p>
    <w:p w14:paraId="0C72D02A" w14:textId="77777777" w:rsidR="004B302C" w:rsidRPr="00A2052C" w:rsidRDefault="004B302C" w:rsidP="004B302C">
      <w:r>
        <w:t>In this contribution, we discuss the relation of these MAC CE’s for PDCP duplication, which is to be used also in CA, to MAC CEs used for SCell activation/deactivation in CA.</w:t>
      </w:r>
    </w:p>
    <w:p w14:paraId="2BA89D59" w14:textId="77777777" w:rsidR="004B302C" w:rsidRDefault="004B302C" w:rsidP="004B302C">
      <w:pPr>
        <w:pStyle w:val="Heading1"/>
      </w:pPr>
      <w:bookmarkStart w:id="0" w:name="_Ref178064866"/>
      <w:r w:rsidRPr="00CE0424">
        <w:t>Discussion</w:t>
      </w:r>
      <w:bookmarkEnd w:id="0"/>
    </w:p>
    <w:p w14:paraId="7EA91ABF" w14:textId="77777777" w:rsidR="004B302C" w:rsidRDefault="004B302C" w:rsidP="004B302C">
      <w:r>
        <w:t xml:space="preserve">With the agreed approach of MAC CE usage for duplication activation/deactivation, and considering that MAC CE in CA are already for SCell activation/deactivation, and further considering that there is a mapping of logical channels to carriers with PDCP duplications, one might argue that the same MAC CE should be used for the both cases. We believe however, that CA operation in general and duplication operation, in particular, serve two different purposes, and thus a combination does not appear useful. Example: multiple bearers are defined for transmission, and transmission of all is allowed on a specific carrier. It should be possible to activate/deactivate duplication of a bearer on this particular carrier, independent of whether the other bearers use this carrier or not. </w:t>
      </w:r>
    </w:p>
    <w:p w14:paraId="3874132A" w14:textId="77777777" w:rsidR="004B302C" w:rsidRDefault="004B302C" w:rsidP="004B302C">
      <w:pPr>
        <w:pStyle w:val="Heading2"/>
      </w:pPr>
      <w:r>
        <w:t>Activation</w:t>
      </w:r>
    </w:p>
    <w:p w14:paraId="580FFCCF" w14:textId="77777777" w:rsidR="004B302C" w:rsidRDefault="004B302C" w:rsidP="004B302C">
      <w:r>
        <w:t xml:space="preserve">PDCP data duplication requires that the SCells for which data duplication was configured are activated. It could be argued that activation of PDCP data duplication would implicitly activate all SCells which were configured for this purpose. Implicitly activation SCells comes to the cost of additional signalling such as, for example, indicating which SCells need to be activated. This would then be needed for each RB for which data duplication </w:t>
      </w:r>
      <w:r>
        <w:lastRenderedPageBreak/>
        <w:t>is activated. While this provides a great flexibility, we think that the signalling of the MAC CE command would become complex and lengthy. In addition, we think that this is already possible if the network utilizes the already available MAC CE commands. The network can send the activation of SCells command together with the PDCP data duplication command if the needed SCells were not activated previously.</w:t>
      </w:r>
    </w:p>
    <w:p w14:paraId="78628722" w14:textId="77777777" w:rsidR="004B302C" w:rsidRPr="00F96052" w:rsidRDefault="004B302C" w:rsidP="004B302C">
      <w:pPr>
        <w:pStyle w:val="Heading2"/>
      </w:pPr>
      <w:r>
        <w:t>Deactivation</w:t>
      </w:r>
    </w:p>
    <w:p w14:paraId="76E71FCE" w14:textId="77777777" w:rsidR="004B302C" w:rsidRDefault="004B302C" w:rsidP="004B302C">
      <w:r>
        <w:t>Another aspect to consider is the behaviour when the SCells are deactivated and PDCP data duplication has not been deactivated. In CA, this could mean that for a logical channel (RLC) of the duplication, that is mapped by LCH restrictions to only transmit on the deactivated SCell, gets stuck. The same issue would occur if the corresponding SCell is not scheduled anymore for a longer time. As explained below, the issue with this is not the deactivation of the SCell as such, but may appear later, when the SCell is activated again:</w:t>
      </w:r>
    </w:p>
    <w:p w14:paraId="1BBC16CD" w14:textId="77777777" w:rsidR="004B302C" w:rsidRDefault="004B302C" w:rsidP="004B302C">
      <w:pPr>
        <w:numPr>
          <w:ilvl w:val="0"/>
          <w:numId w:val="18"/>
        </w:numPr>
        <w:overflowPunct/>
        <w:autoSpaceDE/>
        <w:autoSpaceDN/>
        <w:adjustRightInd/>
        <w:spacing w:before="165" w:after="165" w:line="252" w:lineRule="auto"/>
        <w:ind w:right="660"/>
        <w:jc w:val="left"/>
        <w:textAlignment w:val="auto"/>
      </w:pPr>
      <w:r>
        <w:t>RLC transmitter of duplication has outstanding data to transmit, but corresponding SCell is deactivated/not scheduled.</w:t>
      </w:r>
    </w:p>
    <w:p w14:paraId="19C37EC8" w14:textId="77777777" w:rsidR="004B302C" w:rsidRDefault="004B302C" w:rsidP="004B302C">
      <w:pPr>
        <w:numPr>
          <w:ilvl w:val="0"/>
          <w:numId w:val="18"/>
        </w:numPr>
        <w:overflowPunct/>
        <w:autoSpaceDE/>
        <w:autoSpaceDN/>
        <w:adjustRightInd/>
        <w:spacing w:before="165" w:after="165" w:line="252" w:lineRule="auto"/>
        <w:ind w:right="660"/>
        <w:jc w:val="left"/>
        <w:textAlignment w:val="auto"/>
      </w:pPr>
      <w:r>
        <w:t>Data is stuck on this RLC. Data transmission might however continue over the other RLC with further PDCP data. At this point, for the data transfer as such, this is no issue, since data transmission continues via other RLC entity, which is independent of stuck RLC.</w:t>
      </w:r>
    </w:p>
    <w:p w14:paraId="7BE37CFE" w14:textId="77777777" w:rsidR="004B302C" w:rsidRDefault="004B302C" w:rsidP="004B302C">
      <w:pPr>
        <w:numPr>
          <w:ilvl w:val="0"/>
          <w:numId w:val="18"/>
        </w:numPr>
        <w:overflowPunct/>
        <w:autoSpaceDE/>
        <w:autoSpaceDN/>
        <w:adjustRightInd/>
        <w:spacing w:before="165" w:after="165" w:line="252" w:lineRule="auto"/>
        <w:ind w:right="660"/>
        <w:jc w:val="left"/>
        <w:textAlignment w:val="auto"/>
      </w:pPr>
      <w:r>
        <w:t xml:space="preserve">Later on, the SCell gets scheduled/activated again and, the stuck data is eventually transmitted – redundantly since the data was probably already sent on other RLC in duplicate way. </w:t>
      </w:r>
    </w:p>
    <w:p w14:paraId="613F2145" w14:textId="77777777" w:rsidR="004B302C" w:rsidRDefault="004B302C" w:rsidP="004B302C">
      <w:pPr>
        <w:numPr>
          <w:ilvl w:val="0"/>
          <w:numId w:val="18"/>
        </w:numPr>
        <w:overflowPunct/>
        <w:autoSpaceDE/>
        <w:autoSpaceDN/>
        <w:adjustRightInd/>
        <w:spacing w:before="165" w:after="165" w:line="252" w:lineRule="auto"/>
        <w:ind w:right="990"/>
        <w:jc w:val="left"/>
        <w:textAlignment w:val="auto"/>
      </w:pPr>
      <w:r>
        <w:t>The data on the previously stuck RLC does not cause an issue for RLC, since RLC transmitter and receiver states were on hold. On PDCP it will be simply discarded, since the other duplicate was already received, as long as the received PDCP PDUs are less than half the PDCP SN space behind the newest PDCP PDU received via the non-broken leg. If this is not the case, HFN desynch would occur on PDCP, however (due to reception of a too-old PDU duplicate on PDCP).</w:t>
      </w:r>
    </w:p>
    <w:p w14:paraId="4DEC3DCA" w14:textId="77777777" w:rsidR="004B302C" w:rsidRDefault="004B302C" w:rsidP="004B302C">
      <w:pPr>
        <w:numPr>
          <w:ilvl w:val="0"/>
          <w:numId w:val="18"/>
        </w:numPr>
        <w:overflowPunct/>
        <w:autoSpaceDE/>
        <w:autoSpaceDN/>
        <w:adjustRightInd/>
        <w:spacing w:before="165" w:after="165" w:line="252" w:lineRule="auto"/>
        <w:ind w:right="990"/>
        <w:jc w:val="left"/>
        <w:textAlignment w:val="auto"/>
      </w:pPr>
      <w:r>
        <w:t xml:space="preserve">First of all, the problem is unlikely considering the 18bit SN space on PDCP together with likely low data rates when duplication is used for reliability purposes. Secondly, the network is fully aware of the RLC transmitter states involved in the duplication, and can thus decide to re-establish RLC (and reset MAC) if too much PDCP data is in flight. This way, the above mentioned issue can be effectively avoided. </w:t>
      </w:r>
    </w:p>
    <w:p w14:paraId="7B0B5388" w14:textId="77777777" w:rsidR="004B302C" w:rsidRDefault="004B302C" w:rsidP="004B302C">
      <w:r>
        <w:t>Therefore, also SCell deactivation and PDCP duplication deactivation do not need to be coupled and should thus be independent from each other.</w:t>
      </w:r>
    </w:p>
    <w:p w14:paraId="7C9090D9" w14:textId="77777777" w:rsidR="004B302C" w:rsidRDefault="004B302C" w:rsidP="004B302C">
      <w:pPr>
        <w:pStyle w:val="Proposal"/>
      </w:pPr>
      <w:bookmarkStart w:id="1" w:name="_Toc492388362"/>
      <w:r>
        <w:t>SCell activation/deactivation and duplication activation/deactivation are independent from each other.</w:t>
      </w:r>
      <w:bookmarkEnd w:id="1"/>
    </w:p>
    <w:p w14:paraId="67CA5D69" w14:textId="77777777" w:rsidR="00C01F33" w:rsidRPr="00CE0424" w:rsidRDefault="00C01F33" w:rsidP="00CE0424">
      <w:pPr>
        <w:pStyle w:val="Heading1"/>
      </w:pPr>
      <w:r w:rsidRPr="00CE0424">
        <w:t>Conclusion</w:t>
      </w:r>
      <w:r w:rsidR="00521FE6">
        <w:t>s</w:t>
      </w:r>
    </w:p>
    <w:p w14:paraId="3A01ADE7" w14:textId="77777777" w:rsidR="004B302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t>
      </w:r>
      <w:bookmarkStart w:id="2" w:name="_GoBack"/>
      <w:bookmarkEnd w:id="2"/>
      <w:r w:rsidRPr="00CE0424">
        <w:t>wing:</w:t>
      </w:r>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63A5C26E" w14:textId="77777777" w:rsidR="004B302C" w:rsidRDefault="004B302C">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SCell activation/deactivation and duplication activation/deactivation are independent from each other.</w:t>
      </w:r>
    </w:p>
    <w:p w14:paraId="7EEA856A" w14:textId="6D795B05" w:rsidR="008E065E" w:rsidRPr="00CE0424" w:rsidRDefault="008E065E" w:rsidP="008E065E">
      <w:pPr>
        <w:rPr>
          <w:b/>
          <w:bCs/>
        </w:rPr>
      </w:pPr>
      <w:r>
        <w:rPr>
          <w:b/>
          <w:bCs/>
        </w:rPr>
        <w:fldChar w:fldCharType="end"/>
      </w:r>
    </w:p>
    <w:p w14:paraId="4E8817CE" w14:textId="77777777" w:rsidR="00C97E18" w:rsidRPr="00CE0424" w:rsidRDefault="00C97E18" w:rsidP="004B302C">
      <w:pPr>
        <w:pStyle w:val="Reference"/>
        <w:numPr>
          <w:ilvl w:val="0"/>
          <w:numId w:val="0"/>
        </w:numPr>
        <w:ind w:left="567" w:hanging="567"/>
      </w:pPr>
      <w:bookmarkStart w:id="3" w:name="_In-sequence_SDU_delivery"/>
      <w:bookmarkStart w:id="4" w:name="_Ref174151459"/>
      <w:bookmarkStart w:id="5" w:name="_Ref189809556"/>
      <w:bookmarkEnd w:id="3"/>
    </w:p>
    <w:bookmarkEnd w:id="4"/>
    <w:bookmarkEnd w:id="5"/>
    <w:p w14:paraId="56061745" w14:textId="77777777" w:rsidR="003A7EF3" w:rsidRPr="00CE0424" w:rsidRDefault="003A7EF3" w:rsidP="00CE0424">
      <w:pPr>
        <w:pStyle w:val="BodyText"/>
      </w:pPr>
    </w:p>
    <w:sectPr w:rsidR="003A7EF3"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6484F" w14:textId="77777777" w:rsidR="00EC279C" w:rsidRDefault="00EC279C">
      <w:r>
        <w:separator/>
      </w:r>
    </w:p>
  </w:endnote>
  <w:endnote w:type="continuationSeparator" w:id="0">
    <w:p w14:paraId="2A20B852" w14:textId="77777777" w:rsidR="00EC279C" w:rsidRDefault="00EC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C8B8E"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73286"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FC90D"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0F574" w14:textId="77777777" w:rsidR="00EC279C" w:rsidRDefault="00EC279C">
      <w:r>
        <w:separator/>
      </w:r>
    </w:p>
  </w:footnote>
  <w:footnote w:type="continuationSeparator" w:id="0">
    <w:p w14:paraId="54853530" w14:textId="77777777" w:rsidR="00EC279C" w:rsidRDefault="00EC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79376"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D5BA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74417"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C4310"/>
    <w:multiLevelType w:val="hybridMultilevel"/>
    <w:tmpl w:val="E132ED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num>
  <w:num w:numId="17">
    <w:abstractNumId w:val="17"/>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fr-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6B3"/>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04F2"/>
    <w:rsid w:val="00201F3A"/>
    <w:rsid w:val="00203F96"/>
    <w:rsid w:val="002069B2"/>
    <w:rsid w:val="00207FA3"/>
    <w:rsid w:val="00214DA8"/>
    <w:rsid w:val="00215423"/>
    <w:rsid w:val="002154A7"/>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27D"/>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2F42"/>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6D0F"/>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302C"/>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1FE6"/>
    <w:rsid w:val="00534B59"/>
    <w:rsid w:val="00536759"/>
    <w:rsid w:val="00537C62"/>
    <w:rsid w:val="00546970"/>
    <w:rsid w:val="00554E19"/>
    <w:rsid w:val="0056121F"/>
    <w:rsid w:val="005660F3"/>
    <w:rsid w:val="00572505"/>
    <w:rsid w:val="00582809"/>
    <w:rsid w:val="00583F06"/>
    <w:rsid w:val="0058798C"/>
    <w:rsid w:val="005900FA"/>
    <w:rsid w:val="005935A4"/>
    <w:rsid w:val="005948C2"/>
    <w:rsid w:val="00595DCA"/>
    <w:rsid w:val="00595F11"/>
    <w:rsid w:val="0059779B"/>
    <w:rsid w:val="005A209A"/>
    <w:rsid w:val="005A662D"/>
    <w:rsid w:val="005B06D4"/>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15E98"/>
    <w:rsid w:val="00620A71"/>
    <w:rsid w:val="00620D80"/>
    <w:rsid w:val="00622CDD"/>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4C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9FD"/>
    <w:rsid w:val="00712287"/>
    <w:rsid w:val="00712772"/>
    <w:rsid w:val="007140AE"/>
    <w:rsid w:val="007148D3"/>
    <w:rsid w:val="00715B9A"/>
    <w:rsid w:val="00726EA6"/>
    <w:rsid w:val="00727208"/>
    <w:rsid w:val="00727680"/>
    <w:rsid w:val="0073204F"/>
    <w:rsid w:val="007348B1"/>
    <w:rsid w:val="007362A6"/>
    <w:rsid w:val="00736D7D"/>
    <w:rsid w:val="00740E58"/>
    <w:rsid w:val="007445A0"/>
    <w:rsid w:val="0074524B"/>
    <w:rsid w:val="00747D8B"/>
    <w:rsid w:val="00751228"/>
    <w:rsid w:val="00751FE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ED5"/>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24A"/>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782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0C80"/>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561F"/>
    <w:rsid w:val="00A048A8"/>
    <w:rsid w:val="00A04F49"/>
    <w:rsid w:val="00A1238E"/>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C2B"/>
    <w:rsid w:val="00AC007F"/>
    <w:rsid w:val="00AC2ECD"/>
    <w:rsid w:val="00AC3119"/>
    <w:rsid w:val="00AC49FB"/>
    <w:rsid w:val="00AC5A10"/>
    <w:rsid w:val="00AD0AA3"/>
    <w:rsid w:val="00AD3F94"/>
    <w:rsid w:val="00AD4A5A"/>
    <w:rsid w:val="00AE1E7A"/>
    <w:rsid w:val="00AE27AC"/>
    <w:rsid w:val="00AE3743"/>
    <w:rsid w:val="00AE40E0"/>
    <w:rsid w:val="00AE4DBA"/>
    <w:rsid w:val="00AE4F07"/>
    <w:rsid w:val="00AF1C5D"/>
    <w:rsid w:val="00AF42D7"/>
    <w:rsid w:val="00B006FE"/>
    <w:rsid w:val="00B007CB"/>
    <w:rsid w:val="00B02AA9"/>
    <w:rsid w:val="00B02FA3"/>
    <w:rsid w:val="00B05084"/>
    <w:rsid w:val="00B1180C"/>
    <w:rsid w:val="00B157F9"/>
    <w:rsid w:val="00B20256"/>
    <w:rsid w:val="00B20D09"/>
    <w:rsid w:val="00B2763F"/>
    <w:rsid w:val="00B27AAC"/>
    <w:rsid w:val="00B30929"/>
    <w:rsid w:val="00B32092"/>
    <w:rsid w:val="00B372AA"/>
    <w:rsid w:val="00B40445"/>
    <w:rsid w:val="00B41888"/>
    <w:rsid w:val="00B45A52"/>
    <w:rsid w:val="00B46175"/>
    <w:rsid w:val="00B6188F"/>
    <w:rsid w:val="00B664C7"/>
    <w:rsid w:val="00B739F6"/>
    <w:rsid w:val="00B77A2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2A30"/>
    <w:rsid w:val="00C93C4B"/>
    <w:rsid w:val="00C944AB"/>
    <w:rsid w:val="00C95B40"/>
    <w:rsid w:val="00C97E18"/>
    <w:rsid w:val="00CA1ED8"/>
    <w:rsid w:val="00CA248C"/>
    <w:rsid w:val="00CB1F63"/>
    <w:rsid w:val="00CB7170"/>
    <w:rsid w:val="00CC040E"/>
    <w:rsid w:val="00CC111F"/>
    <w:rsid w:val="00CC2011"/>
    <w:rsid w:val="00CC3EA0"/>
    <w:rsid w:val="00CC7B45"/>
    <w:rsid w:val="00CD1188"/>
    <w:rsid w:val="00CD2ED1"/>
    <w:rsid w:val="00CD337B"/>
    <w:rsid w:val="00CD752C"/>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5C7"/>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523B"/>
    <w:rsid w:val="00E17FA2"/>
    <w:rsid w:val="00E22330"/>
    <w:rsid w:val="00E30B5A"/>
    <w:rsid w:val="00E3123D"/>
    <w:rsid w:val="00E31461"/>
    <w:rsid w:val="00E31D43"/>
    <w:rsid w:val="00E32608"/>
    <w:rsid w:val="00E34188"/>
    <w:rsid w:val="00E34B6E"/>
    <w:rsid w:val="00E35559"/>
    <w:rsid w:val="00E3723A"/>
    <w:rsid w:val="00E37860"/>
    <w:rsid w:val="00E40888"/>
    <w:rsid w:val="00E446F1"/>
    <w:rsid w:val="00E4543C"/>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C279C"/>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38FC"/>
    <w:rsid w:val="00F15FA5"/>
    <w:rsid w:val="00F209B7"/>
    <w:rsid w:val="00F217B1"/>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0EC"/>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rsid w:val="003B1828"/>
    <w:pPr>
      <w:spacing w:after="180"/>
      <w:jc w:val="left"/>
    </w:pPr>
    <w:rPr>
      <w:lang w:eastAsia="en-US"/>
    </w:rPr>
  </w:style>
  <w:style w:type="paragraph" w:customStyle="1" w:styleId="B2">
    <w:name w:val="B2"/>
    <w:basedOn w:val="List2"/>
    <w:rsid w:val="003B1828"/>
    <w:pPr>
      <w:spacing w:after="180"/>
      <w:jc w:val="left"/>
    </w:pPr>
    <w:rPr>
      <w:lang w:eastAsia="en-US"/>
    </w:rPr>
  </w:style>
  <w:style w:type="paragraph" w:customStyle="1" w:styleId="B3">
    <w:name w:val="B3"/>
    <w:basedOn w:val="List3"/>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5NUHHDQN7SK2-1-181006</_dlc_DocId>
    <TaxCatchAll xmlns="08b2df90-05d3-4030-90d4-c9feeb4a1cd9">
      <Value>2</Value>
      <Value>1</Value>
    </TaxCatchAll>
    <_dlc_DocIdUrl xmlns="08b2df90-05d3-4030-90d4-c9feeb4a1cd9">
      <Url>https://ericoll.internal.ericsson.com/sites/star/_layouts/DocIdRedir.aspx?ID=5NUHHDQN7SK2-1-181006</Url>
      <Description>5NUHHDQN7SK2-1-181006</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2B73B-1135-4A1E-8286-D27E227BC5FE}"/>
</file>

<file path=customXml/itemProps2.xml><?xml version="1.0" encoding="utf-8"?>
<ds:datastoreItem xmlns:ds="http://schemas.openxmlformats.org/officeDocument/2006/customXml" ds:itemID="{D05DC362-5881-4165-BCB8-4032538D8458}"/>
</file>

<file path=customXml/itemProps3.xml><?xml version="1.0" encoding="utf-8"?>
<ds:datastoreItem xmlns:ds="http://schemas.openxmlformats.org/officeDocument/2006/customXml" ds:itemID="{6505618F-9EDA-4517-8B96-05CA4AD7D75B}"/>
</file>

<file path=customXml/itemProps4.xml><?xml version="1.0" encoding="utf-8"?>
<ds:datastoreItem xmlns:ds="http://schemas.openxmlformats.org/officeDocument/2006/customXml" ds:itemID="{9960C3DE-7100-491E-A6E9-E3549D90182E}"/>
</file>

<file path=customXml/itemProps5.xml><?xml version="1.0" encoding="utf-8"?>
<ds:datastoreItem xmlns:ds="http://schemas.openxmlformats.org/officeDocument/2006/customXml" ds:itemID="{F2DC29C5-DE1C-4811-8DE8-8B29D931E3BD}"/>
</file>

<file path=customXml/itemProps6.xml><?xml version="1.0" encoding="utf-8"?>
<ds:datastoreItem xmlns:ds="http://schemas.openxmlformats.org/officeDocument/2006/customXml" ds:itemID="{E2F8AFB6-4C7D-43A9-8D7A-42E3A0195DBE}"/>
</file>

<file path=docProps/app.xml><?xml version="1.0" encoding="utf-8"?>
<Properties xmlns="http://schemas.openxmlformats.org/officeDocument/2006/extended-properties" xmlns:vt="http://schemas.openxmlformats.org/officeDocument/2006/docPropsVTypes">
  <Template>R2-17xxxxx - contribution template</Template>
  <TotalTime>0</TotalTime>
  <Pages>2</Pages>
  <Words>847</Words>
  <Characters>4829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11</cp:revision>
  <dcterms:created xsi:type="dcterms:W3CDTF">2017-09-05T13:08:00Z</dcterms:created>
  <dcterms:modified xsi:type="dcterms:W3CDTF">2017-09-28T13:12:00Z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28e9669d-37ac-43f3-9de4-b37eb7010183</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